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E6E" w:rsidRPr="00D37F17" w:rsidRDefault="00474E6E" w:rsidP="00474E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  <w:u w:val="single"/>
        </w:rPr>
        <w:t>Alexander NAISHE</w:t>
      </w:r>
      <w:r w:rsidRPr="00D37F17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37F17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37F17">
        <w:rPr>
          <w:rFonts w:ascii="Times New Roman" w:hAnsi="Times New Roman" w:cs="Times New Roman"/>
          <w:sz w:val="24"/>
          <w:szCs w:val="24"/>
        </w:rPr>
        <w:t>fl.1505)</w:t>
      </w:r>
    </w:p>
    <w:p w:rsidR="00474E6E" w:rsidRPr="00D37F17" w:rsidRDefault="00474E6E" w:rsidP="00474E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D37F17">
        <w:rPr>
          <w:rFonts w:ascii="Times New Roman" w:hAnsi="Times New Roman" w:cs="Times New Roman"/>
          <w:sz w:val="24"/>
          <w:szCs w:val="24"/>
        </w:rPr>
        <w:t>Cranbrook</w:t>
      </w:r>
      <w:proofErr w:type="spellEnd"/>
      <w:r w:rsidRPr="00D37F17">
        <w:rPr>
          <w:rFonts w:ascii="Times New Roman" w:hAnsi="Times New Roman" w:cs="Times New Roman"/>
          <w:sz w:val="24"/>
          <w:szCs w:val="24"/>
        </w:rPr>
        <w:t>, Kent.</w:t>
      </w:r>
    </w:p>
    <w:p w:rsidR="00474E6E" w:rsidRPr="00D37F17" w:rsidRDefault="00474E6E" w:rsidP="00474E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E6E" w:rsidRPr="00D37F17" w:rsidRDefault="00474E6E" w:rsidP="00474E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E6E" w:rsidRPr="00D37F17" w:rsidRDefault="00474E6E" w:rsidP="00474E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ab/>
        <w:t>1505</w:t>
      </w:r>
      <w:r w:rsidRPr="00D37F17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D37F17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D37F17">
        <w:rPr>
          <w:rFonts w:ascii="Times New Roman" w:hAnsi="Times New Roman" w:cs="Times New Roman"/>
          <w:sz w:val="24"/>
          <w:szCs w:val="24"/>
        </w:rPr>
        <w:t xml:space="preserve"> p.342)</w:t>
      </w:r>
    </w:p>
    <w:p w:rsidR="00474E6E" w:rsidRPr="00D37F17" w:rsidRDefault="00474E6E" w:rsidP="00474E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E6E" w:rsidRPr="00D37F17" w:rsidRDefault="00474E6E" w:rsidP="00474E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4E6E" w:rsidRPr="00D37F17" w:rsidRDefault="00474E6E" w:rsidP="00474E6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37F17">
        <w:rPr>
          <w:rFonts w:ascii="Times New Roman" w:hAnsi="Times New Roman" w:cs="Times New Roman"/>
          <w:sz w:val="24"/>
          <w:szCs w:val="24"/>
        </w:rPr>
        <w:t>24 March 2016</w:t>
      </w:r>
    </w:p>
    <w:p w:rsidR="006B2F86" w:rsidRPr="00E71FC3" w:rsidRDefault="00474E6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E6E" w:rsidRDefault="00474E6E" w:rsidP="00E71FC3">
      <w:pPr>
        <w:spacing w:after="0" w:line="240" w:lineRule="auto"/>
      </w:pPr>
      <w:r>
        <w:separator/>
      </w:r>
    </w:p>
  </w:endnote>
  <w:endnote w:type="continuationSeparator" w:id="0">
    <w:p w:rsidR="00474E6E" w:rsidRDefault="00474E6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E6E" w:rsidRDefault="00474E6E" w:rsidP="00E71FC3">
      <w:pPr>
        <w:spacing w:after="0" w:line="240" w:lineRule="auto"/>
      </w:pPr>
      <w:r>
        <w:separator/>
      </w:r>
    </w:p>
  </w:footnote>
  <w:footnote w:type="continuationSeparator" w:id="0">
    <w:p w:rsidR="00474E6E" w:rsidRDefault="00474E6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E6E"/>
    <w:rsid w:val="00474E6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3C6A1B-425C-432F-83A4-B94041A7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2016-03-29T15:46:00Z</dcterms:created>
  <dcterms:modified xsi:type="dcterms:W3CDTF">2016-03-29T15:46:00Z</dcterms:modified>
</cp:coreProperties>
</file>